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A780B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PAGE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fl.1444)</w:t>
      </w:r>
    </w:p>
    <w:p w14:paraId="24CBF42C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3F62FBF9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</w:p>
    <w:p w14:paraId="53695DF1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</w:p>
    <w:p w14:paraId="0C45C244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Oct.1444</w:t>
      </w:r>
      <w:r>
        <w:rPr>
          <w:rFonts w:eastAsia="Times New Roman" w:cs="Times New Roman"/>
          <w:szCs w:val="24"/>
        </w:rPr>
        <w:tab/>
        <w:t>He and others were accused of selling geese and young pigs on a Sunday,</w:t>
      </w:r>
    </w:p>
    <w:p w14:paraId="6B3A6AC4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and at unreasonable charges.</w:t>
      </w:r>
    </w:p>
    <w:p w14:paraId="3B1EC6A8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26B7F2C6" w14:textId="77777777" w:rsidR="00901CBC" w:rsidRDefault="00901CBC" w:rsidP="00901CB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p.254 n.1)</w:t>
      </w:r>
    </w:p>
    <w:p w14:paraId="79E9644D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</w:p>
    <w:p w14:paraId="09B9DE07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</w:p>
    <w:p w14:paraId="3A87765B" w14:textId="77777777" w:rsidR="00901CBC" w:rsidRDefault="00901CBC" w:rsidP="00901CB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December 2023</w:t>
      </w:r>
    </w:p>
    <w:p w14:paraId="100BA4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2C91" w14:textId="77777777" w:rsidR="00901CBC" w:rsidRDefault="00901CBC" w:rsidP="009139A6">
      <w:r>
        <w:separator/>
      </w:r>
    </w:p>
  </w:endnote>
  <w:endnote w:type="continuationSeparator" w:id="0">
    <w:p w14:paraId="50CDB5C8" w14:textId="77777777" w:rsidR="00901CBC" w:rsidRDefault="00901C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AE5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B6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94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DCC6C" w14:textId="77777777" w:rsidR="00901CBC" w:rsidRDefault="00901CBC" w:rsidP="009139A6">
      <w:r>
        <w:separator/>
      </w:r>
    </w:p>
  </w:footnote>
  <w:footnote w:type="continuationSeparator" w:id="0">
    <w:p w14:paraId="0A0D5BD6" w14:textId="77777777" w:rsidR="00901CBC" w:rsidRDefault="00901C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CBB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DD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00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CBC"/>
    <w:rsid w:val="000666E0"/>
    <w:rsid w:val="002510B7"/>
    <w:rsid w:val="005C130B"/>
    <w:rsid w:val="00826F5C"/>
    <w:rsid w:val="00901CB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FF080"/>
  <w15:chartTrackingRefBased/>
  <w15:docId w15:val="{CA0B5BE8-5B11-417F-8F4C-AFA6C8C58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2023-12-30T20:14:00Z</dcterms:created>
  <dcterms:modified xsi:type="dcterms:W3CDTF">2023-12-30T20:14:00Z</dcterms:modified>
</cp:coreProperties>
</file>